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E9" w:rsidRPr="000F6E89" w:rsidRDefault="00D717E9" w:rsidP="00B33A8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717E9" w:rsidRDefault="00D717E9" w:rsidP="00B33A8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распоряжению Администрации МО</w:t>
      </w:r>
    </w:p>
    <w:p w:rsidR="00D717E9" w:rsidRPr="00AC2494" w:rsidRDefault="00D717E9" w:rsidP="00B33A8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2494">
        <w:rPr>
          <w:rFonts w:ascii="Times New Roman" w:hAnsi="Times New Roman" w:cs="Times New Roman"/>
          <w:sz w:val="24"/>
          <w:szCs w:val="24"/>
        </w:rPr>
        <w:t>«Городское поселение Суслонгер»</w:t>
      </w:r>
    </w:p>
    <w:p w:rsidR="00D717E9" w:rsidRDefault="00D717E9" w:rsidP="00B33A8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6  от 02.04.2012</w:t>
      </w:r>
      <w:r w:rsidRPr="000F6E89">
        <w:rPr>
          <w:rFonts w:ascii="Times New Roman" w:hAnsi="Times New Roman" w:cs="Times New Roman"/>
          <w:sz w:val="24"/>
          <w:szCs w:val="24"/>
        </w:rPr>
        <w:t>г.</w:t>
      </w:r>
    </w:p>
    <w:p w:rsidR="00D717E9" w:rsidRDefault="00D717E9" w:rsidP="00B33A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5DCA">
        <w:rPr>
          <w:rFonts w:ascii="Times New Roman" w:hAnsi="Times New Roman" w:cs="Times New Roman"/>
          <w:sz w:val="28"/>
          <w:szCs w:val="28"/>
        </w:rPr>
        <w:t>СВЕДЕНИЯ</w:t>
      </w:r>
    </w:p>
    <w:p w:rsidR="00D717E9" w:rsidRDefault="00D717E9" w:rsidP="00B33A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имущественного характера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Фокину Наталию </w:t>
      </w:r>
      <w:r w:rsidRPr="004237D4">
        <w:rPr>
          <w:rFonts w:ascii="Times New Roman" w:hAnsi="Times New Roman" w:cs="Times New Roman"/>
          <w:b/>
          <w:bCs/>
          <w:sz w:val="28"/>
          <w:szCs w:val="28"/>
        </w:rPr>
        <w:t>Владимировну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 за период с 1 января по 31 декабря 2013 г., представляемых для опубликования на официальном сайте </w:t>
      </w:r>
      <w:r w:rsidRPr="00E87D2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«Звениговский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или в средствах массовой информации</w:t>
      </w:r>
    </w:p>
    <w:p w:rsidR="00D717E9" w:rsidRDefault="00D717E9" w:rsidP="00B33A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18"/>
        <w:gridCol w:w="1790"/>
        <w:gridCol w:w="1896"/>
        <w:gridCol w:w="1559"/>
        <w:gridCol w:w="1701"/>
        <w:gridCol w:w="1559"/>
        <w:gridCol w:w="1418"/>
        <w:gridCol w:w="1134"/>
        <w:gridCol w:w="1211"/>
      </w:tblGrid>
      <w:tr w:rsidR="00D717E9">
        <w:trPr>
          <w:trHeight w:val="904"/>
        </w:trPr>
        <w:tc>
          <w:tcPr>
            <w:tcW w:w="2518" w:type="dxa"/>
            <w:vMerge w:val="restart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2013 г. (рублей)</w:t>
            </w:r>
          </w:p>
        </w:tc>
        <w:tc>
          <w:tcPr>
            <w:tcW w:w="6715" w:type="dxa"/>
            <w:gridSpan w:val="4"/>
            <w:tcBorders>
              <w:bottom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 имущества и транспортных средств, принадлежащих на праве собственности</w:t>
            </w: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находящегося в пользовании</w:t>
            </w:r>
          </w:p>
        </w:tc>
      </w:tr>
      <w:tr w:rsidR="00D717E9">
        <w:trPr>
          <w:trHeight w:val="1699"/>
        </w:trPr>
        <w:tc>
          <w:tcPr>
            <w:tcW w:w="2518" w:type="dxa"/>
            <w:vMerge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(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( кв.м)</w:t>
            </w:r>
          </w:p>
          <w:p w:rsidR="00D717E9" w:rsidRPr="0086219D" w:rsidRDefault="00D717E9" w:rsidP="00862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  <w:p w:rsidR="00D717E9" w:rsidRPr="0086219D" w:rsidRDefault="00D717E9" w:rsidP="008621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7E9">
        <w:tc>
          <w:tcPr>
            <w:tcW w:w="2518" w:type="dxa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717E9">
        <w:tc>
          <w:tcPr>
            <w:tcW w:w="2518" w:type="dxa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Фокина Наталия Владимировна, ведущий специалист администрации МО «Городское поселение Суслонгер»</w:t>
            </w:r>
          </w:p>
        </w:tc>
        <w:tc>
          <w:tcPr>
            <w:tcW w:w="1790" w:type="dxa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155565,35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 xml:space="preserve"> Квартира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 xml:space="preserve">40,7 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Форд «Фокус»</w:t>
            </w: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717E9">
        <w:trPr>
          <w:trHeight w:val="383"/>
        </w:trPr>
        <w:tc>
          <w:tcPr>
            <w:tcW w:w="2518" w:type="dxa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790" w:type="dxa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310000,00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ВАЗ-2107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17E9" w:rsidRPr="0086219D" w:rsidRDefault="00D717E9" w:rsidP="002C0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 </w:t>
            </w:r>
          </w:p>
          <w:p w:rsidR="00D717E9" w:rsidRPr="0086219D" w:rsidRDefault="00D717E9" w:rsidP="002C0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2C0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40,7</w:t>
            </w:r>
          </w:p>
          <w:p w:rsidR="00D717E9" w:rsidRPr="0086219D" w:rsidRDefault="00D717E9" w:rsidP="002C0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  <w:p w:rsidR="00D717E9" w:rsidRPr="0086219D" w:rsidRDefault="00D717E9" w:rsidP="002C0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D717E9" w:rsidRPr="0086219D" w:rsidRDefault="00D717E9" w:rsidP="002C0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D717E9" w:rsidRPr="0086219D" w:rsidRDefault="00D717E9" w:rsidP="002C09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7E9">
        <w:tc>
          <w:tcPr>
            <w:tcW w:w="2518" w:type="dxa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790" w:type="dxa"/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D717E9" w:rsidRPr="0086219D" w:rsidRDefault="00D717E9" w:rsidP="00862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1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717E9" w:rsidRDefault="00D717E9" w:rsidP="00B33A8E"/>
    <w:p w:rsidR="00D717E9" w:rsidRDefault="00D717E9"/>
    <w:sectPr w:rsidR="00D717E9" w:rsidSect="0067368C">
      <w:pgSz w:w="16838" w:h="11906" w:orient="landscape"/>
      <w:pgMar w:top="568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A8E"/>
    <w:rsid w:val="00065D76"/>
    <w:rsid w:val="000F6E89"/>
    <w:rsid w:val="00101056"/>
    <w:rsid w:val="00120ABF"/>
    <w:rsid w:val="00186DC0"/>
    <w:rsid w:val="001B65DA"/>
    <w:rsid w:val="00237263"/>
    <w:rsid w:val="002529C3"/>
    <w:rsid w:val="00253B4D"/>
    <w:rsid w:val="002544DD"/>
    <w:rsid w:val="002A36DB"/>
    <w:rsid w:val="002C095A"/>
    <w:rsid w:val="00323ABC"/>
    <w:rsid w:val="00324704"/>
    <w:rsid w:val="00332B50"/>
    <w:rsid w:val="00355293"/>
    <w:rsid w:val="003931A1"/>
    <w:rsid w:val="003D6C4C"/>
    <w:rsid w:val="003E3EC5"/>
    <w:rsid w:val="003E6239"/>
    <w:rsid w:val="00405491"/>
    <w:rsid w:val="004237D4"/>
    <w:rsid w:val="0045001D"/>
    <w:rsid w:val="00451E3A"/>
    <w:rsid w:val="00452C91"/>
    <w:rsid w:val="00482552"/>
    <w:rsid w:val="00482B21"/>
    <w:rsid w:val="005A1262"/>
    <w:rsid w:val="005F7A0E"/>
    <w:rsid w:val="006120E7"/>
    <w:rsid w:val="00613EBE"/>
    <w:rsid w:val="00646A79"/>
    <w:rsid w:val="0067368C"/>
    <w:rsid w:val="006B048F"/>
    <w:rsid w:val="00761D80"/>
    <w:rsid w:val="007952E4"/>
    <w:rsid w:val="007A1B6D"/>
    <w:rsid w:val="007C725D"/>
    <w:rsid w:val="007E66BB"/>
    <w:rsid w:val="0085576F"/>
    <w:rsid w:val="00857028"/>
    <w:rsid w:val="0086219D"/>
    <w:rsid w:val="009209E7"/>
    <w:rsid w:val="009800E4"/>
    <w:rsid w:val="009C65CB"/>
    <w:rsid w:val="009E5563"/>
    <w:rsid w:val="009F4335"/>
    <w:rsid w:val="00A5275D"/>
    <w:rsid w:val="00AC2494"/>
    <w:rsid w:val="00AE5C0F"/>
    <w:rsid w:val="00B33A8E"/>
    <w:rsid w:val="00B60122"/>
    <w:rsid w:val="00BB0825"/>
    <w:rsid w:val="00C15DE7"/>
    <w:rsid w:val="00C47397"/>
    <w:rsid w:val="00C554CB"/>
    <w:rsid w:val="00C64A69"/>
    <w:rsid w:val="00C72A30"/>
    <w:rsid w:val="00CC0C0C"/>
    <w:rsid w:val="00D259DC"/>
    <w:rsid w:val="00D66F43"/>
    <w:rsid w:val="00D717E9"/>
    <w:rsid w:val="00E65DCA"/>
    <w:rsid w:val="00E87D2F"/>
    <w:rsid w:val="00EA1522"/>
    <w:rsid w:val="00EE0D33"/>
    <w:rsid w:val="00EE1316"/>
    <w:rsid w:val="00EF1A0B"/>
    <w:rsid w:val="00F235CC"/>
    <w:rsid w:val="00F52A92"/>
    <w:rsid w:val="00F677F7"/>
    <w:rsid w:val="00FA7485"/>
    <w:rsid w:val="00FC2C66"/>
    <w:rsid w:val="00FE33A7"/>
    <w:rsid w:val="00FF1CEF"/>
    <w:rsid w:val="00FF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B33A8E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748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jc w:val="center"/>
      <w:outlineLvl w:val="0"/>
    </w:pPr>
    <w:rPr>
      <w:rFonts w:ascii="Cambria" w:hAnsi="Cambria" w:cs="Cambria"/>
      <w:b/>
      <w:bCs/>
      <w:i/>
      <w:iCs/>
      <w:color w:val="622423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7485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jc w:val="center"/>
      <w:outlineLvl w:val="1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7485"/>
    <w:pPr>
      <w:pBdr>
        <w:left w:val="single" w:sz="48" w:space="2" w:color="C0504D"/>
        <w:bottom w:val="single" w:sz="4" w:space="0" w:color="C0504D"/>
      </w:pBdr>
      <w:spacing w:before="200" w:after="100"/>
      <w:ind w:left="144"/>
      <w:jc w:val="center"/>
      <w:outlineLvl w:val="2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7485"/>
    <w:pPr>
      <w:pBdr>
        <w:left w:val="single" w:sz="4" w:space="2" w:color="C0504D"/>
        <w:bottom w:val="single" w:sz="4" w:space="2" w:color="C0504D"/>
      </w:pBdr>
      <w:spacing w:before="200" w:after="100"/>
      <w:ind w:left="86"/>
      <w:jc w:val="center"/>
      <w:outlineLvl w:val="3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7485"/>
    <w:pPr>
      <w:pBdr>
        <w:left w:val="dotted" w:sz="4" w:space="2" w:color="C0504D"/>
        <w:bottom w:val="dotted" w:sz="4" w:space="2" w:color="C0504D"/>
      </w:pBdr>
      <w:spacing w:before="200" w:after="100"/>
      <w:ind w:left="86"/>
      <w:jc w:val="center"/>
      <w:outlineLvl w:val="4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A7485"/>
    <w:pPr>
      <w:pBdr>
        <w:bottom w:val="single" w:sz="4" w:space="2" w:color="E5B8B7"/>
      </w:pBdr>
      <w:spacing w:before="200" w:after="100"/>
      <w:jc w:val="center"/>
      <w:outlineLvl w:val="5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A7485"/>
    <w:pPr>
      <w:pBdr>
        <w:bottom w:val="dotted" w:sz="4" w:space="2" w:color="D99594"/>
      </w:pBdr>
      <w:spacing w:before="200" w:after="100"/>
      <w:jc w:val="center"/>
      <w:outlineLvl w:val="6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A7485"/>
    <w:pPr>
      <w:spacing w:before="200" w:after="100"/>
      <w:jc w:val="center"/>
      <w:outlineLvl w:val="7"/>
    </w:pPr>
    <w:rPr>
      <w:rFonts w:ascii="Cambria" w:hAnsi="Cambria" w:cs="Cambria"/>
      <w:i/>
      <w:iCs/>
      <w:color w:val="C0504D"/>
      <w:sz w:val="22"/>
      <w:szCs w:val="2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A7485"/>
    <w:pPr>
      <w:spacing w:before="200" w:after="100"/>
      <w:jc w:val="center"/>
      <w:outlineLvl w:val="8"/>
    </w:pPr>
    <w:rPr>
      <w:rFonts w:ascii="Cambria" w:hAnsi="Cambria" w:cs="Cambria"/>
      <w:i/>
      <w:iCs/>
      <w:color w:val="C0504D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A7485"/>
    <w:rPr>
      <w:rFonts w:ascii="Cambria" w:hAnsi="Cambria" w:cs="Cambria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FA7485"/>
    <w:rPr>
      <w:rFonts w:ascii="Cambria" w:hAnsi="Cambria" w:cs="Cambria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FA7485"/>
    <w:rPr>
      <w:rFonts w:ascii="Cambria" w:hAnsi="Cambria" w:cs="Cambria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FA7485"/>
    <w:rPr>
      <w:rFonts w:ascii="Cambria" w:hAnsi="Cambria" w:cs="Cambria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FA7485"/>
    <w:rPr>
      <w:rFonts w:ascii="Cambria" w:hAnsi="Cambria" w:cs="Cambria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FA7485"/>
    <w:pPr>
      <w:spacing w:after="200" w:line="288" w:lineRule="auto"/>
      <w:jc w:val="center"/>
    </w:pPr>
    <w:rPr>
      <w:rFonts w:ascii="Calibri" w:eastAsia="Calibri" w:hAnsi="Calibri" w:cs="Calibri"/>
      <w:b/>
      <w:bCs/>
      <w:i/>
      <w:iCs/>
      <w:color w:val="943634"/>
      <w:sz w:val="18"/>
      <w:szCs w:val="18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FA7485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 w:cs="Cambria"/>
      <w:i/>
      <w:iCs/>
      <w:color w:val="FFFFFF"/>
      <w:spacing w:val="10"/>
      <w:sz w:val="48"/>
      <w:szCs w:val="48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rsid w:val="00FA7485"/>
    <w:rPr>
      <w:rFonts w:ascii="Cambria" w:hAnsi="Cambria" w:cs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FA7485"/>
    <w:pPr>
      <w:pBdr>
        <w:bottom w:val="dotted" w:sz="8" w:space="10" w:color="C0504D"/>
      </w:pBdr>
      <w:spacing w:before="200" w:after="900"/>
      <w:jc w:val="center"/>
    </w:pPr>
    <w:rPr>
      <w:rFonts w:ascii="Cambria" w:hAnsi="Cambria" w:cs="Cambria"/>
      <w:i/>
      <w:iCs/>
      <w:color w:val="622423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FA7485"/>
    <w:rPr>
      <w:rFonts w:ascii="Cambria" w:hAnsi="Cambria" w:cs="Cambria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FA7485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FA7485"/>
    <w:rPr>
      <w:rFonts w:ascii="Cambria" w:hAnsi="Cambria" w:cs="Cambria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FA7485"/>
    <w:pPr>
      <w:jc w:val="center"/>
    </w:pPr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A7485"/>
    <w:pPr>
      <w:spacing w:after="200" w:line="288" w:lineRule="auto"/>
      <w:ind w:left="720"/>
      <w:jc w:val="center"/>
    </w:pPr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FA7485"/>
    <w:pPr>
      <w:spacing w:after="200" w:line="288" w:lineRule="auto"/>
      <w:jc w:val="center"/>
    </w:pPr>
    <w:rPr>
      <w:rFonts w:ascii="Calibri" w:eastAsia="Calibri" w:hAnsi="Calibri" w:cs="Calibri"/>
      <w:color w:val="943634"/>
      <w:sz w:val="20"/>
      <w:szCs w:val="20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rsid w:val="00FA7485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A7485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 w:cs="Cambria"/>
      <w:b/>
      <w:bCs/>
      <w:i/>
      <w:iCs/>
      <w:color w:val="C0504D"/>
      <w:sz w:val="20"/>
      <w:szCs w:val="20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FA7485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FA7485"/>
    <w:rPr>
      <w:rFonts w:ascii="Cambria" w:hAnsi="Cambria" w:cs="Cambria"/>
      <w:i/>
      <w:iCs/>
      <w:color w:val="C0504D"/>
    </w:rPr>
  </w:style>
  <w:style w:type="character" w:styleId="IntenseEmphasis">
    <w:name w:val="Intense Emphasis"/>
    <w:basedOn w:val="DefaultParagraphFont"/>
    <w:uiPriority w:val="99"/>
    <w:qFormat/>
    <w:rsid w:val="00FA7485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FA7485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FA7485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FA7485"/>
    <w:rPr>
      <w:rFonts w:ascii="Cambria" w:hAnsi="Cambria" w:cs="Cambria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FA7485"/>
    <w:pPr>
      <w:outlineLvl w:val="9"/>
    </w:pPr>
  </w:style>
  <w:style w:type="paragraph" w:customStyle="1" w:styleId="1">
    <w:name w:val="Стиль1"/>
    <w:basedOn w:val="Normal"/>
    <w:link w:val="10"/>
    <w:uiPriority w:val="99"/>
    <w:rsid w:val="00FA7485"/>
    <w:pPr>
      <w:jc w:val="center"/>
    </w:pPr>
  </w:style>
  <w:style w:type="character" w:customStyle="1" w:styleId="10">
    <w:name w:val="Стиль1 Знак"/>
    <w:basedOn w:val="DefaultParagraphFont"/>
    <w:link w:val="1"/>
    <w:uiPriority w:val="99"/>
    <w:rsid w:val="00FA7485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ConsPlusNormal">
    <w:name w:val="ConsPlusNormal"/>
    <w:uiPriority w:val="99"/>
    <w:rsid w:val="00B33A8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33A8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168</Words>
  <Characters>963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1111</cp:lastModifiedBy>
  <cp:revision>2</cp:revision>
  <dcterms:created xsi:type="dcterms:W3CDTF">2014-04-28T05:10:00Z</dcterms:created>
  <dcterms:modified xsi:type="dcterms:W3CDTF">2014-05-07T10:00:00Z</dcterms:modified>
</cp:coreProperties>
</file>